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0537B" w14:textId="77777777" w:rsidR="003E1C3F" w:rsidRPr="007F05E6" w:rsidRDefault="003E1C3F" w:rsidP="00C26144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017F627D" w14:textId="77777777" w:rsidR="003E1C3F" w:rsidRPr="00692A45" w:rsidRDefault="003E1C3F" w:rsidP="00474F67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 xml:space="preserve">Accident book entry </w:t>
      </w:r>
      <w:r w:rsidRPr="00692A45">
        <w:t>(</w:t>
      </w:r>
      <w:r>
        <w:t>tutor</w:t>
      </w:r>
      <w:r w:rsidRPr="00692A45">
        <w:t>)</w:t>
      </w:r>
    </w:p>
    <w:p w14:paraId="0EF20FDC" w14:textId="77777777" w:rsidR="003E1C3F" w:rsidRDefault="003E1C3F" w:rsidP="00F8797F">
      <w:pPr>
        <w:spacing w:before="120" w:after="120"/>
        <w:rPr>
          <w:rFonts w:cs="Arial"/>
        </w:rPr>
      </w:pPr>
      <w:r>
        <w:rPr>
          <w:rFonts w:cs="Arial"/>
        </w:rPr>
        <w:t>You are completing the installation of a bathroom suite with your mentor. When carrying the old bath out of the property your mentor slips down the stairs and hurts his back, which leads to a period of sick leave to recover. Complete the accident book entry below to document this incident.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"/>
        <w:gridCol w:w="2448"/>
        <w:gridCol w:w="6678"/>
      </w:tblGrid>
      <w:tr w:rsidR="003E1C3F" w:rsidRPr="00F8797F" w14:paraId="63641F13" w14:textId="77777777" w:rsidTr="00C83773">
        <w:tc>
          <w:tcPr>
            <w:tcW w:w="2830" w:type="dxa"/>
            <w:gridSpan w:val="2"/>
          </w:tcPr>
          <w:p w14:paraId="7757121C" w14:textId="77777777" w:rsidR="003E1C3F" w:rsidRPr="00F8797F" w:rsidRDefault="003E1C3F" w:rsidP="005B1D75">
            <w:pPr>
              <w:spacing w:before="120" w:after="120"/>
              <w:rPr>
                <w:rFonts w:cs="Arial"/>
              </w:rPr>
            </w:pPr>
            <w:r w:rsidRPr="00F8797F">
              <w:rPr>
                <w:rFonts w:cs="Arial"/>
                <w:sz w:val="18"/>
                <w:szCs w:val="18"/>
              </w:rPr>
              <w:t>Report number (consecutive)</w:t>
            </w:r>
          </w:p>
        </w:tc>
        <w:tc>
          <w:tcPr>
            <w:tcW w:w="6678" w:type="dxa"/>
          </w:tcPr>
          <w:p w14:paraId="625EA170" w14:textId="77777777" w:rsidR="003E1C3F" w:rsidRPr="00F8797F" w:rsidRDefault="003E1C3F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1</w:t>
            </w:r>
          </w:p>
        </w:tc>
      </w:tr>
      <w:tr w:rsidR="003E1C3F" w:rsidRPr="00F8797F" w14:paraId="07035EF2" w14:textId="77777777" w:rsidTr="00891F4D">
        <w:tc>
          <w:tcPr>
            <w:tcW w:w="382" w:type="dxa"/>
          </w:tcPr>
          <w:p w14:paraId="1309107E" w14:textId="77777777" w:rsidR="003E1C3F" w:rsidRPr="00F8797F" w:rsidRDefault="003E1C3F" w:rsidP="005B1D75">
            <w:pPr>
              <w:spacing w:before="120" w:after="120"/>
              <w:rPr>
                <w:rFonts w:cs="Arial"/>
              </w:rPr>
            </w:pPr>
            <w:r w:rsidRPr="00F8797F">
              <w:rPr>
                <w:rFonts w:cs="Arial"/>
              </w:rPr>
              <w:t>1</w:t>
            </w:r>
          </w:p>
        </w:tc>
        <w:tc>
          <w:tcPr>
            <w:tcW w:w="9126" w:type="dxa"/>
            <w:gridSpan w:val="2"/>
          </w:tcPr>
          <w:p w14:paraId="5DCA7D86" w14:textId="77777777" w:rsidR="003E1C3F" w:rsidRPr="00F8797F" w:rsidRDefault="003E1C3F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About the person who had the accident</w:t>
            </w:r>
          </w:p>
          <w:p w14:paraId="3C3E7005" w14:textId="77777777" w:rsidR="003E1C3F" w:rsidRPr="00F8797F" w:rsidRDefault="003E1C3F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 xml:space="preserve">Name ___ </w:t>
            </w:r>
            <w:r w:rsidRPr="001D5EC4">
              <w:rPr>
                <w:rFonts w:cs="Arial"/>
                <w:color w:val="FF0000"/>
                <w:sz w:val="18"/>
                <w:szCs w:val="18"/>
              </w:rPr>
              <w:t>J Jones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1D5EC4">
              <w:rPr>
                <w:rFonts w:cs="Arial"/>
                <w:color w:val="000000" w:themeColor="text1"/>
                <w:sz w:val="18"/>
                <w:szCs w:val="18"/>
              </w:rPr>
              <w:t>_</w:t>
            </w: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</w:t>
            </w:r>
          </w:p>
          <w:p w14:paraId="425C50B3" w14:textId="77777777" w:rsidR="003E1C3F" w:rsidRPr="00F8797F" w:rsidRDefault="003E1C3F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Address: ________________________________________________________________</w:t>
            </w:r>
          </w:p>
          <w:p w14:paraId="6A90B78B" w14:textId="77777777" w:rsidR="003E1C3F" w:rsidRPr="00F8797F" w:rsidRDefault="003E1C3F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4CDE4B81" w14:textId="77777777" w:rsidR="003E1C3F" w:rsidRPr="00F8797F" w:rsidRDefault="003E1C3F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 xml:space="preserve">Occupation __ 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 xml:space="preserve">Plumber </w:t>
            </w:r>
            <w:r w:rsidRPr="00F8797F">
              <w:rPr>
                <w:rFonts w:cs="Arial"/>
                <w:sz w:val="18"/>
                <w:szCs w:val="18"/>
              </w:rPr>
              <w:t>___________________________________________________________</w:t>
            </w:r>
          </w:p>
        </w:tc>
      </w:tr>
      <w:tr w:rsidR="003E1C3F" w:rsidRPr="00F8797F" w14:paraId="438F7B40" w14:textId="77777777" w:rsidTr="00891F4D">
        <w:tc>
          <w:tcPr>
            <w:tcW w:w="382" w:type="dxa"/>
          </w:tcPr>
          <w:p w14:paraId="275E1D8B" w14:textId="77777777" w:rsidR="003E1C3F" w:rsidRPr="00F8797F" w:rsidRDefault="003E1C3F" w:rsidP="007C2776">
            <w:pPr>
              <w:spacing w:before="120" w:after="120"/>
              <w:rPr>
                <w:rFonts w:cs="Arial"/>
              </w:rPr>
            </w:pPr>
            <w:r w:rsidRPr="00F8797F">
              <w:rPr>
                <w:rFonts w:cs="Arial"/>
              </w:rPr>
              <w:t>2</w:t>
            </w:r>
          </w:p>
        </w:tc>
        <w:tc>
          <w:tcPr>
            <w:tcW w:w="9126" w:type="dxa"/>
            <w:gridSpan w:val="2"/>
          </w:tcPr>
          <w:p w14:paraId="60A016BD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About the person filling in this record</w:t>
            </w:r>
          </w:p>
          <w:p w14:paraId="7895482B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 xml:space="preserve">Name ___ </w:t>
            </w:r>
            <w:r w:rsidRPr="001D5EC4">
              <w:rPr>
                <w:rFonts w:cs="Arial"/>
                <w:color w:val="FF0000"/>
                <w:sz w:val="18"/>
                <w:szCs w:val="18"/>
              </w:rPr>
              <w:t xml:space="preserve">J Smith </w:t>
            </w: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</w:t>
            </w:r>
          </w:p>
          <w:p w14:paraId="11FE8EF6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Address__ _______________________________________________________________</w:t>
            </w:r>
          </w:p>
          <w:p w14:paraId="6DBF3839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5BDCE023" w14:textId="77777777" w:rsidR="003E1C3F" w:rsidRPr="00F8797F" w:rsidRDefault="003E1C3F" w:rsidP="00891F4D">
            <w:pPr>
              <w:spacing w:before="120" w:after="120"/>
              <w:rPr>
                <w:rFonts w:cs="Arial"/>
              </w:rPr>
            </w:pPr>
            <w:r w:rsidRPr="00F8797F">
              <w:rPr>
                <w:rFonts w:cs="Arial"/>
                <w:sz w:val="18"/>
                <w:szCs w:val="18"/>
              </w:rPr>
              <w:t>Occupation _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 xml:space="preserve"> Plumbing apprentice</w:t>
            </w:r>
            <w:r w:rsidRPr="00F8797F">
              <w:rPr>
                <w:rFonts w:cs="Arial"/>
                <w:sz w:val="18"/>
                <w:szCs w:val="18"/>
              </w:rPr>
              <w:t xml:space="preserve"> _ ______________________________________________________________</w:t>
            </w:r>
          </w:p>
        </w:tc>
      </w:tr>
      <w:tr w:rsidR="003E1C3F" w:rsidRPr="00F8797F" w14:paraId="0DCF97BE" w14:textId="77777777" w:rsidTr="00891F4D">
        <w:tc>
          <w:tcPr>
            <w:tcW w:w="382" w:type="dxa"/>
          </w:tcPr>
          <w:p w14:paraId="72782C99" w14:textId="77777777" w:rsidR="003E1C3F" w:rsidRPr="00F8797F" w:rsidRDefault="003E1C3F" w:rsidP="007C2776">
            <w:pPr>
              <w:spacing w:before="120" w:after="120"/>
              <w:rPr>
                <w:rFonts w:cs="Arial"/>
              </w:rPr>
            </w:pPr>
            <w:r w:rsidRPr="00F8797F">
              <w:rPr>
                <w:rFonts w:cs="Arial"/>
              </w:rPr>
              <w:t>3</w:t>
            </w:r>
          </w:p>
        </w:tc>
        <w:tc>
          <w:tcPr>
            <w:tcW w:w="9126" w:type="dxa"/>
            <w:gridSpan w:val="2"/>
          </w:tcPr>
          <w:p w14:paraId="0753EE6F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Details of the accident</w:t>
            </w:r>
          </w:p>
          <w:p w14:paraId="39EECDC0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</w:t>
            </w:r>
            <w:r w:rsidRPr="00F8797F">
              <w:rPr>
                <w:rFonts w:cs="Arial"/>
                <w:sz w:val="18"/>
                <w:szCs w:val="18"/>
              </w:rPr>
              <w:t>ate: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  <w:t>01/01/2021</w:t>
            </w:r>
            <w:r w:rsidRPr="00F8797F">
              <w:rPr>
                <w:rFonts w:cs="Arial"/>
                <w:sz w:val="18"/>
                <w:szCs w:val="18"/>
              </w:rPr>
              <w:t>__ Time:</w:t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  <w:t xml:space="preserve"> 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>09:15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>am</w:t>
            </w:r>
            <w:r w:rsidRPr="00F8797F">
              <w:rPr>
                <w:rFonts w:cs="Arial"/>
                <w:sz w:val="18"/>
                <w:szCs w:val="18"/>
              </w:rPr>
              <w:t>__________________________________________</w:t>
            </w:r>
          </w:p>
          <w:p w14:paraId="195805C9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 xml:space="preserve">Where it happened: </w:t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  <w:t>__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>Stairs, 21, Toadstool Avenue, Berlin, Germany</w:t>
            </w:r>
            <w:r w:rsidRPr="00F8797F">
              <w:rPr>
                <w:rFonts w:cs="Arial"/>
                <w:sz w:val="18"/>
                <w:szCs w:val="18"/>
              </w:rPr>
              <w:t>_________________________________</w:t>
            </w:r>
          </w:p>
          <w:p w14:paraId="60E2AAFD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How did the accident happen? _</w:t>
            </w:r>
            <w:r w:rsidRPr="00F8797F">
              <w:rPr>
                <w:rFonts w:cs="Arial"/>
              </w:rPr>
              <w:t xml:space="preserve"> </w:t>
            </w:r>
            <w:r>
              <w:rPr>
                <w:rFonts w:cs="Arial"/>
                <w:color w:val="FF0000"/>
                <w:sz w:val="18"/>
                <w:szCs w:val="20"/>
              </w:rPr>
              <w:t>C</w:t>
            </w:r>
            <w:r w:rsidRPr="00F8797F">
              <w:rPr>
                <w:rFonts w:cs="Arial"/>
                <w:color w:val="FF0000"/>
                <w:sz w:val="18"/>
                <w:szCs w:val="20"/>
              </w:rPr>
              <w:t xml:space="preserve">arrying </w:t>
            </w:r>
            <w:r>
              <w:rPr>
                <w:rFonts w:cs="Arial"/>
                <w:color w:val="FF0000"/>
                <w:sz w:val="18"/>
                <w:szCs w:val="20"/>
              </w:rPr>
              <w:t>an</w:t>
            </w:r>
            <w:r w:rsidRPr="00F8797F">
              <w:rPr>
                <w:rFonts w:cs="Arial"/>
                <w:color w:val="FF0000"/>
                <w:sz w:val="18"/>
                <w:szCs w:val="20"/>
              </w:rPr>
              <w:t xml:space="preserve"> old bath out of the property</w:t>
            </w:r>
            <w:r>
              <w:rPr>
                <w:rFonts w:cs="Arial"/>
                <w:color w:val="FF0000"/>
                <w:sz w:val="18"/>
                <w:szCs w:val="20"/>
              </w:rPr>
              <w:t>,</w:t>
            </w:r>
            <w:r w:rsidRPr="00F8797F">
              <w:rPr>
                <w:rFonts w:cs="Arial"/>
                <w:color w:val="FF0000"/>
                <w:sz w:val="18"/>
                <w:szCs w:val="20"/>
              </w:rPr>
              <w:t xml:space="preserve"> </w:t>
            </w:r>
            <w:r>
              <w:rPr>
                <w:rFonts w:cs="Arial"/>
                <w:color w:val="FF0000"/>
                <w:sz w:val="18"/>
                <w:szCs w:val="20"/>
              </w:rPr>
              <w:t>J Jones</w:t>
            </w:r>
            <w:r w:rsidRPr="00F8797F">
              <w:rPr>
                <w:rFonts w:cs="Arial"/>
                <w:color w:val="FF0000"/>
                <w:sz w:val="18"/>
                <w:szCs w:val="20"/>
              </w:rPr>
              <w:t xml:space="preserve"> slipped down the stairs</w:t>
            </w:r>
            <w:r w:rsidRPr="00F8797F">
              <w:rPr>
                <w:rFonts w:cs="Arial"/>
              </w:rPr>
              <w:softHyphen/>
            </w:r>
            <w:r w:rsidRPr="00F8797F">
              <w:rPr>
                <w:rFonts w:cs="Arial"/>
              </w:rPr>
              <w:softHyphen/>
            </w:r>
            <w:r w:rsidRPr="00F8797F">
              <w:rPr>
                <w:rFonts w:cs="Arial"/>
              </w:rPr>
              <w:softHyphen/>
            </w:r>
            <w:r w:rsidRPr="00F8797F">
              <w:rPr>
                <w:rFonts w:cs="Arial"/>
              </w:rPr>
              <w:softHyphen/>
            </w:r>
            <w:r w:rsidRPr="00F8797F">
              <w:rPr>
                <w:rFonts w:cs="Arial"/>
              </w:rPr>
              <w:softHyphen/>
            </w:r>
            <w:r w:rsidRPr="00F8797F">
              <w:rPr>
                <w:rFonts w:cs="Arial"/>
              </w:rPr>
              <w:softHyphen/>
            </w:r>
            <w:r w:rsidRPr="00F8797F">
              <w:rPr>
                <w:rFonts w:cs="Arial"/>
              </w:rPr>
              <w:softHyphen/>
              <w:t>____________</w:t>
            </w:r>
            <w:r w:rsidRPr="00F8797F">
              <w:rPr>
                <w:rFonts w:cs="Arial"/>
                <w:sz w:val="18"/>
                <w:szCs w:val="18"/>
              </w:rPr>
              <w:t>_________________________________</w:t>
            </w:r>
          </w:p>
          <w:p w14:paraId="72C683E0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44BE0BA8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49D1F96F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Give the cause (if possible)</w:t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  <w:t>: __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>Loose</w:t>
            </w:r>
            <w:r>
              <w:rPr>
                <w:rFonts w:cs="Arial"/>
                <w:color w:val="FF0000"/>
                <w:sz w:val="18"/>
                <w:szCs w:val="18"/>
              </w:rPr>
              <w:t>-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>fitting dustsheets</w:t>
            </w:r>
            <w:r w:rsidRPr="00F8797F">
              <w:rPr>
                <w:rFonts w:cs="Arial"/>
                <w:sz w:val="18"/>
                <w:szCs w:val="18"/>
              </w:rPr>
              <w:t>____________________________________________</w:t>
            </w:r>
          </w:p>
          <w:p w14:paraId="175AE328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14C9221E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032E8F4D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 xml:space="preserve">Did the person who had the accident </w:t>
            </w:r>
            <w:r>
              <w:rPr>
                <w:rFonts w:cs="Arial"/>
                <w:sz w:val="18"/>
                <w:szCs w:val="18"/>
              </w:rPr>
              <w:t>sustain</w:t>
            </w:r>
            <w:r w:rsidRPr="00F8797F">
              <w:rPr>
                <w:rFonts w:cs="Arial"/>
                <w:sz w:val="18"/>
                <w:szCs w:val="18"/>
              </w:rPr>
              <w:t xml:space="preserve"> an injury</w:t>
            </w:r>
            <w:r>
              <w:rPr>
                <w:rFonts w:cs="Arial"/>
                <w:sz w:val="18"/>
                <w:szCs w:val="18"/>
              </w:rPr>
              <w:t>?</w:t>
            </w:r>
            <w:r w:rsidRPr="00F8797F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</w:t>
            </w:r>
            <w:r w:rsidRPr="00F8797F">
              <w:rPr>
                <w:rFonts w:cs="Arial"/>
                <w:sz w:val="18"/>
                <w:szCs w:val="18"/>
              </w:rPr>
              <w:t>lease give details: __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>Yes, hurt his back and attended hospital</w:t>
            </w: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</w:t>
            </w:r>
          </w:p>
          <w:p w14:paraId="2C3C2B81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1B5DC5FD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77814862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35C2D0C3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</w:tc>
      </w:tr>
      <w:tr w:rsidR="003E1C3F" w:rsidRPr="00F8797F" w14:paraId="26542CC0" w14:textId="77777777" w:rsidTr="00891F4D">
        <w:tc>
          <w:tcPr>
            <w:tcW w:w="382" w:type="dxa"/>
          </w:tcPr>
          <w:p w14:paraId="6FFD11C3" w14:textId="77777777" w:rsidR="003E1C3F" w:rsidRPr="00F8797F" w:rsidRDefault="003E1C3F" w:rsidP="007C2776">
            <w:pPr>
              <w:spacing w:before="120" w:after="120"/>
              <w:rPr>
                <w:rFonts w:cs="Arial"/>
              </w:rPr>
            </w:pPr>
            <w:r w:rsidRPr="00F8797F">
              <w:rPr>
                <w:rFonts w:cs="Arial"/>
              </w:rPr>
              <w:lastRenderedPageBreak/>
              <w:t>4</w:t>
            </w:r>
          </w:p>
        </w:tc>
        <w:tc>
          <w:tcPr>
            <w:tcW w:w="9126" w:type="dxa"/>
            <w:gridSpan w:val="2"/>
          </w:tcPr>
          <w:p w14:paraId="5A9F5974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Sign and date</w:t>
            </w:r>
          </w:p>
          <w:p w14:paraId="2E379B79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noProof/>
                <w:sz w:val="18"/>
                <w:szCs w:val="18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054C5745" wp14:editId="5CBC95A8">
                      <wp:simplePos x="0" y="0"/>
                      <wp:positionH relativeFrom="column">
                        <wp:posOffset>1316355</wp:posOffset>
                      </wp:positionH>
                      <wp:positionV relativeFrom="paragraph">
                        <wp:posOffset>116840</wp:posOffset>
                      </wp:positionV>
                      <wp:extent cx="32110" cy="6350"/>
                      <wp:effectExtent l="38100" t="38100" r="44450" b="31750"/>
                      <wp:wrapNone/>
                      <wp:docPr id="31" name="Ink 3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2110" cy="635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969597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31" o:spid="_x0000_s1026" type="#_x0000_t75" style="position:absolute;margin-left:103.3pt;margin-top:8.9pt;width:3.25pt;height:1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">
                      <v:imagedata r:id="rId11" o:title=""/>
                    </v:shape>
                  </w:pict>
                </mc:Fallback>
              </mc:AlternateContent>
            </w:r>
            <w:r w:rsidRPr="00F8797F">
              <w:rPr>
                <w:rFonts w:cs="Arial"/>
                <w:sz w:val="18"/>
                <w:szCs w:val="18"/>
              </w:rPr>
              <w:t xml:space="preserve">Print </w:t>
            </w:r>
            <w:proofErr w:type="spellStart"/>
            <w:r>
              <w:rPr>
                <w:rFonts w:cs="Arial"/>
                <w:sz w:val="18"/>
                <w:szCs w:val="18"/>
              </w:rPr>
              <w:t>n</w:t>
            </w:r>
            <w:r w:rsidRPr="00F8797F">
              <w:rPr>
                <w:rFonts w:cs="Arial"/>
                <w:sz w:val="18"/>
                <w:szCs w:val="18"/>
              </w:rPr>
              <w:t>ame__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>J</w:t>
            </w:r>
            <w:proofErr w:type="spellEnd"/>
            <w:r w:rsidRPr="00F8797F">
              <w:rPr>
                <w:rFonts w:cs="Arial"/>
                <w:color w:val="FF0000"/>
                <w:sz w:val="18"/>
                <w:szCs w:val="18"/>
              </w:rPr>
              <w:t xml:space="preserve"> Smith</w:t>
            </w:r>
            <w:r w:rsidRPr="00F8797F">
              <w:rPr>
                <w:rFonts w:cs="Arial"/>
                <w:sz w:val="18"/>
                <w:szCs w:val="18"/>
              </w:rPr>
              <w:t xml:space="preserve">____________________ Sign _____________________________ Date 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  <w:t>01/01/2021</w:t>
            </w:r>
          </w:p>
        </w:tc>
      </w:tr>
      <w:tr w:rsidR="003E1C3F" w:rsidRPr="00F8797F" w14:paraId="5CEE39E8" w14:textId="77777777" w:rsidTr="00891F4D">
        <w:tc>
          <w:tcPr>
            <w:tcW w:w="382" w:type="dxa"/>
          </w:tcPr>
          <w:p w14:paraId="064599A5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</w:rPr>
              <w:t>5</w:t>
            </w:r>
          </w:p>
        </w:tc>
        <w:tc>
          <w:tcPr>
            <w:tcW w:w="9126" w:type="dxa"/>
            <w:gridSpan w:val="2"/>
          </w:tcPr>
          <w:p w14:paraId="372404E4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For the employer only</w:t>
            </w:r>
          </w:p>
          <w:p w14:paraId="7BDC7046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Complete this box if the accident is reportable under the reporting of Injuries, Diseases and Dangerous Occurrences Regulations 2013 (RIDDOR)</w:t>
            </w:r>
          </w:p>
          <w:p w14:paraId="52CC1847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 xml:space="preserve">How was it reported: </w:t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  <w:t>_______________________________________________________________________</w:t>
            </w:r>
          </w:p>
          <w:p w14:paraId="7ACC3687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 xml:space="preserve">Print </w:t>
            </w:r>
            <w:r>
              <w:rPr>
                <w:rFonts w:cs="Arial"/>
                <w:sz w:val="18"/>
                <w:szCs w:val="18"/>
              </w:rPr>
              <w:t>n</w:t>
            </w:r>
            <w:r w:rsidRPr="00F8797F">
              <w:rPr>
                <w:rFonts w:cs="Arial"/>
                <w:sz w:val="18"/>
                <w:szCs w:val="18"/>
              </w:rPr>
              <w:t xml:space="preserve">ame_________________________________ Sign ______________________________ Date </w:t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  <w:t>__/__/__</w:t>
            </w:r>
          </w:p>
          <w:p w14:paraId="0754D7FA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</w:tc>
      </w:tr>
    </w:tbl>
    <w:p w14:paraId="3A3059F0" w14:textId="77777777" w:rsidR="003E1C3F" w:rsidRPr="00F04192" w:rsidRDefault="003E1C3F" w:rsidP="005B1D75">
      <w:pPr>
        <w:spacing w:before="120" w:after="120"/>
        <w:rPr>
          <w:rFonts w:cs="Arial"/>
        </w:rPr>
      </w:pPr>
    </w:p>
    <w:p w14:paraId="6BF7322A" w14:textId="77777777" w:rsidR="003E1C3F" w:rsidRDefault="003E1C3F" w:rsidP="005B1D75"/>
    <w:p w14:paraId="65D58A43" w14:textId="77777777" w:rsidR="00474F67" w:rsidRDefault="00474F67" w:rsidP="00474F67">
      <w:pPr>
        <w:rPr>
          <w:rFonts w:cs="Arial"/>
          <w:szCs w:val="22"/>
        </w:rPr>
      </w:pPr>
    </w:p>
    <w:p w14:paraId="4C2611CB" w14:textId="77777777" w:rsidR="006E1028" w:rsidRDefault="006E1028" w:rsidP="006E1028">
      <w:pPr>
        <w:pStyle w:val="Answer"/>
      </w:pPr>
    </w:p>
    <w:sectPr w:rsidR="006E1028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AD7F7" w14:textId="77777777" w:rsidR="003E1C3F" w:rsidRDefault="003E1C3F">
      <w:pPr>
        <w:spacing w:before="0" w:after="0"/>
      </w:pPr>
      <w:r>
        <w:separator/>
      </w:r>
    </w:p>
  </w:endnote>
  <w:endnote w:type="continuationSeparator" w:id="0">
    <w:p w14:paraId="3FC0E477" w14:textId="77777777" w:rsidR="003E1C3F" w:rsidRDefault="003E1C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CE546" w14:textId="77777777" w:rsidR="00C82C18" w:rsidRDefault="00C82C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F8A28" w14:textId="5D8733A0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719991F5" wp14:editId="150C215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C82C18">
      <w:t xml:space="preserve">                 </w:t>
    </w:r>
    <w:r w:rsidR="00C82C18" w:rsidRPr="00C82C18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67F41" w14:textId="77777777" w:rsidR="00C82C18" w:rsidRDefault="00C82C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57056" w14:textId="77777777" w:rsidR="003E1C3F" w:rsidRDefault="003E1C3F">
      <w:pPr>
        <w:spacing w:before="0" w:after="0"/>
      </w:pPr>
      <w:r>
        <w:separator/>
      </w:r>
    </w:p>
  </w:footnote>
  <w:footnote w:type="continuationSeparator" w:id="0">
    <w:p w14:paraId="46DDD9ED" w14:textId="77777777" w:rsidR="003E1C3F" w:rsidRDefault="003E1C3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403B5" w14:textId="77777777" w:rsidR="00C82C18" w:rsidRDefault="00C82C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7A0E7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78C344" wp14:editId="2FE7E3A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29648CD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E14DF8B" wp14:editId="31D0D6F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1D6FE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01440" w14:textId="77777777" w:rsidR="00C82C18" w:rsidRDefault="00C82C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C3F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E1C3F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2C18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F9847C"/>
  <w15:docId w15:val="{3C62136B-5EB0-4549-83DF-6679350A7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E1C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4-13T14:00:46.661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0 18</inkml:trace>
  <inkml:trace contextRef="#ctx0" brushRef="#br0" timeOffset="638.54">88 0</inkml:trace>
  <inkml:trace contextRef="#ctx0" brushRef="#br0" timeOffset="977.65">88 0</inkml:trace>
  <inkml:trace contextRef="#ctx0" brushRef="#br0" timeOffset="1456.35">88 0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6AE2E1-49C4-414E-9671-D74A400F3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7D4632-DE4E-4C67-BF1A-905217A457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D86A0A-6169-409B-9C23-89EE337948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2021-06-22T10:44:00Z</dcterms:created>
  <dcterms:modified xsi:type="dcterms:W3CDTF">2021-08-18T11:07:00Z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